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CC8D2" w14:textId="0A3D40EE" w:rsidR="006B2F86" w:rsidRDefault="00B5170B" w:rsidP="00E71FC3">
      <w:pPr>
        <w:pStyle w:val="NoSpacing"/>
      </w:pPr>
      <w:r>
        <w:rPr>
          <w:u w:val="single"/>
        </w:rPr>
        <w:t>Robert WHITTINGTON</w:t>
      </w:r>
      <w:r>
        <w:t xml:space="preserve">   </w:t>
      </w:r>
      <w:proofErr w:type="gramStart"/>
      <w:r>
        <w:t xml:space="preserve">   (</w:t>
      </w:r>
      <w:proofErr w:type="gramEnd"/>
      <w:r>
        <w:t>d.1436-7)</w:t>
      </w:r>
    </w:p>
    <w:p w14:paraId="6AF09B29" w14:textId="2B7D76A5" w:rsidR="00B5170B" w:rsidRDefault="00B5170B" w:rsidP="00E71FC3">
      <w:pPr>
        <w:pStyle w:val="NoSpacing"/>
      </w:pPr>
    </w:p>
    <w:p w14:paraId="073D706F" w14:textId="5B0F19A8" w:rsidR="00B5170B" w:rsidRDefault="00B5170B" w:rsidP="00E71FC3">
      <w:pPr>
        <w:pStyle w:val="NoSpacing"/>
      </w:pPr>
    </w:p>
    <w:p w14:paraId="6D5818DF" w14:textId="49631F23" w:rsidR="00B5170B" w:rsidRDefault="00B5170B" w:rsidP="00E71FC3">
      <w:pPr>
        <w:pStyle w:val="NoSpacing"/>
      </w:pPr>
      <w:r>
        <w:t>Son of Guy Whittington(</w:t>
      </w:r>
      <w:proofErr w:type="gramStart"/>
      <w:r>
        <w:t>d.1440)(</w:t>
      </w:r>
      <w:proofErr w:type="gramEnd"/>
      <w:r>
        <w:t>q.v.) and Cecily Browning(q.v.).</w:t>
      </w:r>
    </w:p>
    <w:p w14:paraId="7AAE55B5" w14:textId="3CD3C34C" w:rsidR="00B5170B" w:rsidRDefault="00B5170B" w:rsidP="00E71FC3">
      <w:pPr>
        <w:pStyle w:val="NoSpacing"/>
      </w:pPr>
      <w:r>
        <w:t>(“The Whittington Story” by Michael Whittington)</w:t>
      </w:r>
    </w:p>
    <w:p w14:paraId="22F81C65" w14:textId="653D9888" w:rsidR="00B5170B" w:rsidRDefault="00B5170B" w:rsidP="00E71FC3">
      <w:pPr>
        <w:pStyle w:val="NoSpacing"/>
      </w:pPr>
      <w:r>
        <w:t xml:space="preserve">= Elizabeth(q.v.), daughter of Baldwin </w:t>
      </w:r>
      <w:proofErr w:type="spellStart"/>
      <w:r>
        <w:t>Rowse</w:t>
      </w:r>
      <w:proofErr w:type="spellEnd"/>
      <w:r>
        <w:t>.  (ibid.)</w:t>
      </w:r>
    </w:p>
    <w:p w14:paraId="0711938B" w14:textId="00D048CE" w:rsidR="00B5170B" w:rsidRDefault="00B5170B" w:rsidP="00E71FC3">
      <w:pPr>
        <w:pStyle w:val="NoSpacing"/>
      </w:pPr>
      <w:r>
        <w:t xml:space="preserve">Children:   </w:t>
      </w:r>
      <w:proofErr w:type="gramStart"/>
      <w:r>
        <w:t>Robert(</w:t>
      </w:r>
      <w:proofErr w:type="gramEnd"/>
      <w:r>
        <w:t xml:space="preserve">d. a minor), </w:t>
      </w:r>
      <w:r w:rsidR="002808A7">
        <w:t>William(q.v.), Guy(q.v.).   (ibid.)</w:t>
      </w:r>
    </w:p>
    <w:p w14:paraId="5185B54A" w14:textId="1188C967" w:rsidR="002808A7" w:rsidRDefault="002808A7" w:rsidP="00E71FC3">
      <w:pPr>
        <w:pStyle w:val="NoSpacing"/>
      </w:pPr>
    </w:p>
    <w:p w14:paraId="47A33A7A" w14:textId="5C072DCA" w:rsidR="002808A7" w:rsidRDefault="002808A7" w:rsidP="00E71FC3">
      <w:pPr>
        <w:pStyle w:val="NoSpacing"/>
      </w:pPr>
    </w:p>
    <w:p w14:paraId="1A748590" w14:textId="478DA835" w:rsidR="002808A7" w:rsidRPr="00B5170B" w:rsidRDefault="002808A7" w:rsidP="00E71FC3">
      <w:pPr>
        <w:pStyle w:val="NoSpacing"/>
      </w:pPr>
      <w:r>
        <w:t xml:space="preserve">  5 May 2018</w:t>
      </w:r>
      <w:bookmarkStart w:id="0" w:name="_GoBack"/>
      <w:bookmarkEnd w:id="0"/>
    </w:p>
    <w:sectPr w:rsidR="002808A7" w:rsidRPr="00B517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57D5E" w14:textId="77777777" w:rsidR="00B5170B" w:rsidRDefault="00B5170B" w:rsidP="00E71FC3">
      <w:pPr>
        <w:spacing w:after="0" w:line="240" w:lineRule="auto"/>
      </w:pPr>
      <w:r>
        <w:separator/>
      </w:r>
    </w:p>
  </w:endnote>
  <w:endnote w:type="continuationSeparator" w:id="0">
    <w:p w14:paraId="558A82D7" w14:textId="77777777" w:rsidR="00B5170B" w:rsidRDefault="00B517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1A89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0F8DB" w14:textId="77777777" w:rsidR="00B5170B" w:rsidRDefault="00B5170B" w:rsidP="00E71FC3">
      <w:pPr>
        <w:spacing w:after="0" w:line="240" w:lineRule="auto"/>
      </w:pPr>
      <w:r>
        <w:separator/>
      </w:r>
    </w:p>
  </w:footnote>
  <w:footnote w:type="continuationSeparator" w:id="0">
    <w:p w14:paraId="19D545A5" w14:textId="77777777" w:rsidR="00B5170B" w:rsidRDefault="00B517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70B"/>
    <w:rsid w:val="001A7C09"/>
    <w:rsid w:val="002808A7"/>
    <w:rsid w:val="00577BD5"/>
    <w:rsid w:val="00656CBA"/>
    <w:rsid w:val="006A1F77"/>
    <w:rsid w:val="00733BE7"/>
    <w:rsid w:val="00AB52E8"/>
    <w:rsid w:val="00B16D3F"/>
    <w:rsid w:val="00B5170B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6D83B"/>
  <w15:chartTrackingRefBased/>
  <w15:docId w15:val="{62DD6E56-B204-4155-A206-D2D49C890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2018-05-05T20:54:00Z</dcterms:created>
  <dcterms:modified xsi:type="dcterms:W3CDTF">2018-05-05T21:05:00Z</dcterms:modified>
</cp:coreProperties>
</file>